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6DC55A92" w14:textId="40F8D508" w:rsidR="009C7EB5" w:rsidRDefault="152DE45A" w:rsidP="00D806E9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C7EB5" w:rsidRPr="00321339" w14:paraId="3309F075" w14:textId="77777777" w:rsidTr="00F52A15">
        <w:tc>
          <w:tcPr>
            <w:tcW w:w="4957" w:type="dxa"/>
            <w:shd w:val="clear" w:color="auto" w:fill="B4C6E7"/>
          </w:tcPr>
          <w:p w14:paraId="473091E4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D59C599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67FE5C64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42B520E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2CF7A1E1" w14:textId="77777777" w:rsidR="009C7EB5" w:rsidRPr="0082395E" w:rsidRDefault="009C7EB5" w:rsidP="00F52A15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C7EB5" w:rsidRPr="00321339" w14:paraId="6B558F56" w14:textId="77777777" w:rsidTr="00F52A15">
        <w:trPr>
          <w:trHeight w:val="1042"/>
        </w:trPr>
        <w:tc>
          <w:tcPr>
            <w:tcW w:w="4957" w:type="dxa"/>
          </w:tcPr>
          <w:p w14:paraId="1F5A896E" w14:textId="77777777" w:rsidR="009C7EB5" w:rsidRPr="0082395E" w:rsidRDefault="009C7EB5" w:rsidP="00F52A15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6F56FB07" w14:textId="77777777" w:rsidR="009C7EB5" w:rsidRPr="0082395E" w:rsidRDefault="009C7EB5" w:rsidP="00F52A15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 o</w:t>
            </w:r>
            <w:r w:rsidRPr="267C1C5C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bsługa gości hotelowych</w:t>
            </w:r>
          </w:p>
        </w:tc>
        <w:tc>
          <w:tcPr>
            <w:tcW w:w="3969" w:type="dxa"/>
          </w:tcPr>
          <w:p w14:paraId="76E932FA" w14:textId="77777777" w:rsidR="009C7EB5" w:rsidRPr="0082395E" w:rsidRDefault="009C7EB5" w:rsidP="00F52A15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8F304" w14:textId="77777777" w:rsidR="00753693" w:rsidRDefault="00753693">
      <w:r>
        <w:separator/>
      </w:r>
    </w:p>
  </w:endnote>
  <w:endnote w:type="continuationSeparator" w:id="0">
    <w:p w14:paraId="2086D8D8" w14:textId="77777777" w:rsidR="00753693" w:rsidRDefault="0075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E844A" w14:textId="77777777" w:rsidR="00753693" w:rsidRDefault="00753693">
      <w:r>
        <w:separator/>
      </w:r>
    </w:p>
  </w:footnote>
  <w:footnote w:type="continuationSeparator" w:id="0">
    <w:p w14:paraId="78E0F239" w14:textId="77777777" w:rsidR="00753693" w:rsidRDefault="00753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566FC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53693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06E9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664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